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0C808" w14:textId="77777777" w:rsidR="00897443" w:rsidRDefault="00897443" w:rsidP="00897443">
      <w:pPr>
        <w:pStyle w:val="NoSpacing"/>
      </w:pPr>
      <w:r>
        <w:rPr>
          <w:u w:val="single"/>
        </w:rPr>
        <w:t>Bartholomew CHISHULL</w:t>
      </w:r>
      <w:r>
        <w:t xml:space="preserve">        (fl.1414)</w:t>
      </w:r>
    </w:p>
    <w:p w14:paraId="1E26CF92" w14:textId="77777777" w:rsidR="00897443" w:rsidRDefault="00897443" w:rsidP="00897443">
      <w:pPr>
        <w:pStyle w:val="NoSpacing"/>
      </w:pPr>
      <w:r>
        <w:t>of Thaxted.</w:t>
      </w:r>
    </w:p>
    <w:p w14:paraId="51F5E6C2" w14:textId="77777777" w:rsidR="00897443" w:rsidRDefault="00897443" w:rsidP="00897443">
      <w:pPr>
        <w:pStyle w:val="NoSpacing"/>
      </w:pPr>
    </w:p>
    <w:p w14:paraId="61A28EB2" w14:textId="77777777" w:rsidR="00897443" w:rsidRDefault="00897443" w:rsidP="00897443">
      <w:pPr>
        <w:pStyle w:val="NoSpacing"/>
      </w:pPr>
    </w:p>
    <w:p w14:paraId="344923EC" w14:textId="77777777" w:rsidR="00897443" w:rsidRDefault="00897443" w:rsidP="00897443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74F3E5BB" w14:textId="77777777" w:rsidR="00897443" w:rsidRDefault="00897443" w:rsidP="00897443">
      <w:pPr>
        <w:pStyle w:val="NoSpacing"/>
      </w:pPr>
      <w:r>
        <w:tab/>
      </w:r>
      <w:r>
        <w:tab/>
        <w:t>towns and from all secular lords of towns and other lay persons having goods</w:t>
      </w:r>
    </w:p>
    <w:p w14:paraId="4BC11E56" w14:textId="77777777" w:rsidR="00897443" w:rsidRDefault="00897443" w:rsidP="00897443">
      <w:pPr>
        <w:pStyle w:val="NoSpacing"/>
      </w:pPr>
      <w:r>
        <w:tab/>
      </w:r>
      <w:r>
        <w:tab/>
        <w:t>and possessions and from others both great and small in Essex</w:t>
      </w:r>
    </w:p>
    <w:p w14:paraId="4AB59631" w14:textId="77777777" w:rsidR="00897443" w:rsidRDefault="00897443" w:rsidP="00897443">
      <w:pPr>
        <w:pStyle w:val="NoSpacing"/>
      </w:pPr>
      <w:r>
        <w:tab/>
      </w:r>
      <w:r>
        <w:tab/>
        <w:t>the taxes of two whole fifteenths and tenths.</w:t>
      </w:r>
    </w:p>
    <w:p w14:paraId="334FC48C" w14:textId="77777777" w:rsidR="00897443" w:rsidRDefault="00897443" w:rsidP="00897443">
      <w:pPr>
        <w:pStyle w:val="NoSpacing"/>
      </w:pPr>
      <w:r>
        <w:tab/>
      </w:r>
      <w:r>
        <w:tab/>
        <w:t>(C.F.R. 1413-22 p.87)</w:t>
      </w:r>
    </w:p>
    <w:p w14:paraId="76ECF70F" w14:textId="77777777" w:rsidR="00AD24C6" w:rsidRPr="00FD1E72" w:rsidRDefault="00AD24C6" w:rsidP="00AD24C6">
      <w:pPr>
        <w:pStyle w:val="NoSpacing"/>
        <w:rPr>
          <w:rFonts w:cs="Times New Roman"/>
        </w:rPr>
      </w:pPr>
      <w:r w:rsidRPr="00FD1E72">
        <w:rPr>
          <w:rFonts w:cs="Times New Roman"/>
        </w:rPr>
        <w:t>7 Nov.1415</w:t>
      </w:r>
      <w:r w:rsidRPr="00FD1E72">
        <w:rPr>
          <w:rFonts w:cs="Times New Roman"/>
        </w:rPr>
        <w:tab/>
        <w:t xml:space="preserve">He was one of those who were ordered to collect in </w:t>
      </w:r>
      <w:r>
        <w:rPr>
          <w:rFonts w:cs="Times New Roman"/>
        </w:rPr>
        <w:t>Essex.</w:t>
      </w:r>
    </w:p>
    <w:p w14:paraId="7BCEEEF6" w14:textId="77777777" w:rsidR="00AD24C6" w:rsidRPr="00FD1E72" w:rsidRDefault="00AD24C6" w:rsidP="00AD24C6">
      <w:pPr>
        <w:pStyle w:val="NoSpacing"/>
        <w:rPr>
          <w:rFonts w:cs="Times New Roman"/>
        </w:rPr>
      </w:pPr>
      <w:r w:rsidRPr="00FD1E72">
        <w:rPr>
          <w:rFonts w:cs="Times New Roman"/>
        </w:rPr>
        <w:tab/>
      </w:r>
      <w:r w:rsidRPr="00FD1E72">
        <w:rPr>
          <w:rFonts w:cs="Times New Roman"/>
        </w:rPr>
        <w:tab/>
        <w:t xml:space="preserve">the taxes of two fifteenths and two tenths granted to </w:t>
      </w:r>
    </w:p>
    <w:p w14:paraId="4CB23E97" w14:textId="77777777" w:rsidR="00AD24C6" w:rsidRPr="00FD1E72" w:rsidRDefault="00AD24C6" w:rsidP="00AD24C6">
      <w:pPr>
        <w:pStyle w:val="NoSpacing"/>
        <w:ind w:left="720" w:firstLine="720"/>
        <w:rPr>
          <w:rFonts w:cs="Times New Roman"/>
        </w:rPr>
      </w:pPr>
      <w:r w:rsidRPr="00FD1E72">
        <w:rPr>
          <w:rFonts w:cs="Times New Roman"/>
        </w:rPr>
        <w:t>the King at the last Parliament, these to be collected in two instalments.</w:t>
      </w:r>
    </w:p>
    <w:p w14:paraId="6D17FDFF" w14:textId="77777777" w:rsidR="00AD24C6" w:rsidRDefault="00AD24C6" w:rsidP="00AD24C6">
      <w:pPr>
        <w:pStyle w:val="NoSpacing"/>
        <w:rPr>
          <w:rFonts w:cs="Times New Roman"/>
        </w:rPr>
      </w:pPr>
      <w:r w:rsidRPr="00FD1E72">
        <w:rPr>
          <w:rFonts w:cs="Times New Roman"/>
        </w:rPr>
        <w:tab/>
      </w:r>
      <w:r w:rsidRPr="00FD1E72">
        <w:rPr>
          <w:rFonts w:cs="Times New Roman"/>
        </w:rPr>
        <w:tab/>
        <w:t>(C.F.R. 1413-22 p.122)</w:t>
      </w:r>
    </w:p>
    <w:p w14:paraId="78F1FFBD" w14:textId="77777777" w:rsidR="00AD24C6" w:rsidRDefault="00AD24C6" w:rsidP="00897443">
      <w:pPr>
        <w:pStyle w:val="NoSpacing"/>
      </w:pPr>
    </w:p>
    <w:p w14:paraId="1633F42C" w14:textId="77777777" w:rsidR="00897443" w:rsidRDefault="00897443" w:rsidP="00897443">
      <w:pPr>
        <w:pStyle w:val="NoSpacing"/>
      </w:pPr>
    </w:p>
    <w:p w14:paraId="622AF022" w14:textId="77777777" w:rsidR="00897443" w:rsidRDefault="00897443" w:rsidP="00897443">
      <w:pPr>
        <w:pStyle w:val="NoSpacing"/>
      </w:pPr>
    </w:p>
    <w:p w14:paraId="244B3261" w14:textId="77777777" w:rsidR="00897443" w:rsidRDefault="00897443" w:rsidP="00897443">
      <w:pPr>
        <w:pStyle w:val="NoSpacing"/>
      </w:pPr>
      <w:r>
        <w:t>5 December 2024</w:t>
      </w:r>
    </w:p>
    <w:p w14:paraId="468C62CE" w14:textId="6FA67B7F" w:rsidR="00AD24C6" w:rsidRDefault="00AD24C6" w:rsidP="00897443">
      <w:pPr>
        <w:pStyle w:val="NoSpacing"/>
      </w:pPr>
      <w:r>
        <w:t>28 September 2025</w:t>
      </w:r>
    </w:p>
    <w:p w14:paraId="328BC8E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3862C" w14:textId="77777777" w:rsidR="00897443" w:rsidRDefault="00897443" w:rsidP="009139A6">
      <w:r>
        <w:separator/>
      </w:r>
    </w:p>
  </w:endnote>
  <w:endnote w:type="continuationSeparator" w:id="0">
    <w:p w14:paraId="6CEB6792" w14:textId="77777777" w:rsidR="00897443" w:rsidRDefault="008974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3D9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424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E49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79B7E" w14:textId="77777777" w:rsidR="00897443" w:rsidRDefault="00897443" w:rsidP="009139A6">
      <w:r>
        <w:separator/>
      </w:r>
    </w:p>
  </w:footnote>
  <w:footnote w:type="continuationSeparator" w:id="0">
    <w:p w14:paraId="4A5D5E54" w14:textId="77777777" w:rsidR="00897443" w:rsidRDefault="008974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020E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A33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045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443"/>
    <w:rsid w:val="000666E0"/>
    <w:rsid w:val="002510B7"/>
    <w:rsid w:val="00270799"/>
    <w:rsid w:val="005C130B"/>
    <w:rsid w:val="00670679"/>
    <w:rsid w:val="00826F5C"/>
    <w:rsid w:val="00897443"/>
    <w:rsid w:val="009139A6"/>
    <w:rsid w:val="009411C2"/>
    <w:rsid w:val="009448BB"/>
    <w:rsid w:val="00947624"/>
    <w:rsid w:val="00A3176C"/>
    <w:rsid w:val="00A53379"/>
    <w:rsid w:val="00AD24C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922E0"/>
  <w15:chartTrackingRefBased/>
  <w15:docId w15:val="{EDFF9556-D1B7-445D-9DD1-1B2A6258B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2024-12-19T20:07:00Z</dcterms:created>
  <dcterms:modified xsi:type="dcterms:W3CDTF">2025-09-28T11:37:00Z</dcterms:modified>
</cp:coreProperties>
</file>